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42C8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WESTON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729F39C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</w:t>
      </w:r>
    </w:p>
    <w:p w14:paraId="2F737260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</w:p>
    <w:p w14:paraId="7AF7AA62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</w:p>
    <w:p w14:paraId="0A5065D2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95ED246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5B5AEFB" w14:textId="77777777" w:rsidR="00BF7F50" w:rsidRDefault="00BF7F50" w:rsidP="00BF7F5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Salisbury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3606AE13" w14:textId="77777777" w:rsidR="00BF7F50" w:rsidRDefault="00BF7F50" w:rsidP="00BF7F5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3950CF0B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</w:p>
    <w:p w14:paraId="6C239F0D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</w:p>
    <w:p w14:paraId="2D99AF8F" w14:textId="77777777" w:rsidR="00BF7F50" w:rsidRDefault="00BF7F50" w:rsidP="00BF7F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29A4258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D582" w14:textId="77777777" w:rsidR="00BF7F50" w:rsidRDefault="00BF7F50" w:rsidP="009139A6">
      <w:r>
        <w:separator/>
      </w:r>
    </w:p>
  </w:endnote>
  <w:endnote w:type="continuationSeparator" w:id="0">
    <w:p w14:paraId="65271878" w14:textId="77777777" w:rsidR="00BF7F50" w:rsidRDefault="00BF7F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4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56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B12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0F7F7" w14:textId="77777777" w:rsidR="00BF7F50" w:rsidRDefault="00BF7F50" w:rsidP="009139A6">
      <w:r>
        <w:separator/>
      </w:r>
    </w:p>
  </w:footnote>
  <w:footnote w:type="continuationSeparator" w:id="0">
    <w:p w14:paraId="6FB847DA" w14:textId="77777777" w:rsidR="00BF7F50" w:rsidRDefault="00BF7F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4B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29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65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5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7F5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42BBE"/>
  <w15:chartTrackingRefBased/>
  <w15:docId w15:val="{B0C86163-9B05-448E-B09C-0B7DF92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F5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2022-07-25T14:15:00Z</dcterms:created>
  <dcterms:modified xsi:type="dcterms:W3CDTF">2022-07-25T14:16:00Z</dcterms:modified>
</cp:coreProperties>
</file>